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5AB584B8" w:rsidR="00D309CC" w:rsidRDefault="00D309CC" w:rsidP="00D46431">
      <w:pPr>
        <w:pStyle w:val="CH"/>
      </w:pPr>
      <w:bookmarkStart w:id="0" w:name="historyclause"/>
      <w:r>
        <w:t xml:space="preserve">3GPP </w:t>
      </w:r>
      <w:r w:rsidR="00595C50">
        <w:t>RAN4</w:t>
      </w:r>
      <w:r>
        <w:t xml:space="preserve"> Meeting </w:t>
      </w:r>
      <w:r w:rsidR="00595C50">
        <w:t>#11</w:t>
      </w:r>
      <w:r w:rsidR="00B96379">
        <w:t>5</w:t>
      </w:r>
      <w:r>
        <w:tab/>
      </w:r>
      <w:r w:rsidR="00D46431">
        <w:tab/>
      </w:r>
      <w:r w:rsidR="002C233F" w:rsidRPr="002C233F">
        <w:t>R4-2506124</w:t>
      </w:r>
    </w:p>
    <w:p w14:paraId="50DC9730" w14:textId="0810CB2B" w:rsidR="00D309CC" w:rsidRPr="00FD166F" w:rsidRDefault="00B96379" w:rsidP="00D46431">
      <w:pPr>
        <w:pStyle w:val="CH"/>
        <w:tabs>
          <w:tab w:val="clear" w:pos="7920"/>
        </w:tabs>
        <w:rPr>
          <w:b w:val="0"/>
        </w:rPr>
      </w:pPr>
      <w:r>
        <w:t>Malta</w:t>
      </w:r>
      <w:r w:rsidR="00595C50">
        <w:t xml:space="preserve">, </w:t>
      </w:r>
      <w:r>
        <w:t>Malta</w:t>
      </w:r>
      <w:r w:rsidR="00086E33">
        <w:t>,</w:t>
      </w:r>
      <w:r w:rsidR="00595C50">
        <w:t xml:space="preserve"> </w:t>
      </w:r>
      <w:r>
        <w:t>May</w:t>
      </w:r>
      <w:r w:rsidR="00086E33">
        <w:t xml:space="preserve"> 1</w:t>
      </w:r>
      <w:r w:rsidR="006875C3">
        <w:t xml:space="preserve">9th – </w:t>
      </w:r>
      <w:r w:rsidR="00086E33">
        <w:t>2</w:t>
      </w:r>
      <w:r w:rsidR="006875C3">
        <w:t>3rd</w:t>
      </w:r>
      <w:r w:rsidR="00086E33">
        <w:t>, 2025</w:t>
      </w:r>
    </w:p>
    <w:p w14:paraId="39A0EE25" w14:textId="77777777" w:rsidR="00D309CC" w:rsidRDefault="00D309CC" w:rsidP="00D309CC">
      <w:pPr>
        <w:tabs>
          <w:tab w:val="left" w:pos="2160"/>
        </w:tabs>
        <w:rPr>
          <w:rFonts w:ascii="Arial" w:hAnsi="Arial" w:cs="Arial"/>
          <w:b/>
        </w:rPr>
      </w:pPr>
    </w:p>
    <w:p w14:paraId="6DDCE159" w14:textId="3768D769" w:rsidR="00D309CC" w:rsidRPr="00595C50" w:rsidRDefault="00D309CC" w:rsidP="00D309CC">
      <w:pPr>
        <w:pStyle w:val="CH"/>
        <w:rPr>
          <w:lang w:val="en-US"/>
        </w:rPr>
      </w:pPr>
      <w:r w:rsidRPr="0008103A">
        <w:t>Agenda item:</w:t>
      </w:r>
      <w:r>
        <w:tab/>
      </w:r>
      <w:r w:rsidR="00217D19">
        <w:rPr>
          <w:lang w:val="en-US"/>
        </w:rPr>
        <w:t>11</w:t>
      </w:r>
    </w:p>
    <w:p w14:paraId="4DBE005A" w14:textId="3BD9E58D" w:rsidR="00D309CC" w:rsidRPr="0008103A" w:rsidRDefault="00D309CC" w:rsidP="00D309CC">
      <w:pPr>
        <w:pStyle w:val="CH"/>
        <w:rPr>
          <w:b w:val="0"/>
        </w:rPr>
      </w:pPr>
      <w:r>
        <w:t>Source:</w:t>
      </w:r>
      <w:r>
        <w:tab/>
        <w:t>Apple</w:t>
      </w:r>
    </w:p>
    <w:p w14:paraId="0D2061A1" w14:textId="1488ADDC" w:rsidR="00D309CC" w:rsidRPr="00595C50" w:rsidRDefault="00D309CC" w:rsidP="00A16799">
      <w:pPr>
        <w:pStyle w:val="CH"/>
        <w:ind w:left="2260" w:hanging="2260"/>
        <w:rPr>
          <w:lang w:val="en-US"/>
        </w:rPr>
      </w:pPr>
      <w:r w:rsidRPr="0008103A">
        <w:t>Title:</w:t>
      </w:r>
      <w:r w:rsidRPr="0008103A">
        <w:tab/>
      </w:r>
      <w:r w:rsidR="00B96379">
        <w:rPr>
          <w:lang w:val="en-US"/>
        </w:rPr>
        <w:t>Views on</w:t>
      </w:r>
      <w:r w:rsidR="00A16799" w:rsidRPr="00A16799">
        <w:rPr>
          <w:lang w:val="en-US"/>
        </w:rPr>
        <w:t xml:space="preserve"> 29dBm high-power </w:t>
      </w:r>
      <w:r w:rsidR="0037688C">
        <w:rPr>
          <w:lang w:val="en-US"/>
        </w:rPr>
        <w:t>handheld devices</w:t>
      </w:r>
      <w:r w:rsidR="00A16799" w:rsidRPr="00A16799">
        <w:rPr>
          <w:lang w:val="en-US"/>
        </w:rPr>
        <w:t xml:space="preserve"> for the FDD terrestrial and satellite </w:t>
      </w:r>
      <w:r w:rsidR="00B96379">
        <w:rPr>
          <w:lang w:val="en-US"/>
        </w:rPr>
        <w:t xml:space="preserve">bands </w:t>
      </w:r>
      <w:r w:rsidR="00A16799" w:rsidRPr="00A16799">
        <w:rPr>
          <w:lang w:val="en-US"/>
        </w:rPr>
        <w:t>in Rel-20</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77777777"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p>
    <w:p w14:paraId="31FF0476" w14:textId="214D4834" w:rsidR="00B27FEE" w:rsidRDefault="00F90B9E" w:rsidP="00F90B9E">
      <w:r>
        <w:t xml:space="preserve">During the previous meetings RAN WG4 discussed which power classes and UE architectures should be considered for the </w:t>
      </w:r>
      <w:r w:rsidR="007961F1">
        <w:t xml:space="preserve">Rel-19 </w:t>
      </w:r>
      <w:r>
        <w:t xml:space="preserve">normative work. </w:t>
      </w:r>
      <w:r w:rsidR="00FE7BFF">
        <w:t xml:space="preserve">While it was agreed quickly to specify 26dBm (PC2) power class for NTN, there </w:t>
      </w:r>
      <w:r w:rsidR="007961F1">
        <w:t>were</w:t>
      </w:r>
      <w:r w:rsidR="00FE7BFF">
        <w:t xml:space="preserve"> ongoing discussions on how to enable 29dBm power class for NTN</w:t>
      </w:r>
      <w:r>
        <w:t>.</w:t>
      </w:r>
      <w:r w:rsidR="00FE7BFF">
        <w:t xml:space="preserve"> </w:t>
      </w:r>
      <w:r w:rsidR="007961F1">
        <w:t xml:space="preserve">At the end it was concluded to specify 29dBm power class only for the non-handheld devices postponing handheld discussion to Rel-20. </w:t>
      </w:r>
      <w:r w:rsidR="00FE7BFF">
        <w:t>In this discussion paper we present our understanding of challenges associated with the existing 29dBm power class</w:t>
      </w:r>
      <w:r w:rsidR="005F15D3">
        <w:t>,</w:t>
      </w:r>
      <w:r w:rsidR="00FE7BFF">
        <w:t xml:space="preserve"> to address which we suggest initiating a new Rel-20 WI. </w:t>
      </w:r>
    </w:p>
    <w:p w14:paraId="3A67921B" w14:textId="1276B2D4" w:rsidR="008E7986" w:rsidRDefault="008E7986" w:rsidP="008E7986">
      <w:pPr>
        <w:pStyle w:val="Heading1"/>
      </w:pPr>
      <w:r>
        <w:t>2</w:t>
      </w:r>
      <w:r>
        <w:tab/>
      </w:r>
      <w:r w:rsidR="00B845A4">
        <w:t>Discussion</w:t>
      </w:r>
    </w:p>
    <w:p w14:paraId="1F3D0193" w14:textId="6A0386C4" w:rsidR="009275BD" w:rsidRDefault="009275BD" w:rsidP="009275BD">
      <w:pPr>
        <w:jc w:val="both"/>
      </w:pPr>
      <w:r>
        <w:t xml:space="preserve">During the previous RAN WG4 meetings companies discussed which power classes should be considered further for the NTN core specifications and under which UE RF architecture assumptions. It is worth noting that the existing NTN power class 3 is based on 1TX architecture that is common for both terrestrial and satellite bands FDD bands. Similarly, the existing power class 2, which is also based on 1TX architecture, can be easily extended from the existing terrestrial FDD bands to the satellite FDD bands. The PC1 power class is also based on 1TX architecture and is defined for the terrestrial FDD bands, from which it can be extended to the satellite operation. </w:t>
      </w:r>
    </w:p>
    <w:p w14:paraId="25A4ECC1" w14:textId="608D1DFB" w:rsidR="009275BD" w:rsidRDefault="009275BD" w:rsidP="007961F1">
      <w:pPr>
        <w:jc w:val="both"/>
      </w:pPr>
      <w:r>
        <w:t>There was also a discussion on whether and how to enable the PC1.5 power class, for which several major concerns were raised. Firstly, this power class is defined only for the terrestrial TDD bands and is not applicable to the FDD bands. Secondly, since th</w:t>
      </w:r>
      <w:r w:rsidR="007961F1">
        <w:t>e PC1.5</w:t>
      </w:r>
      <w:r>
        <w:t xml:space="preserve"> power class assumes 2TX architecture, the resulting 2TX-based performance can be acceptable for the terrestrial FDD bands but could be quite sub-optimal for the FDD satellite links. The matter is that 2TX architecture require</w:t>
      </w:r>
      <w:r w:rsidR="007961F1">
        <w:t>s</w:t>
      </w:r>
      <w:r>
        <w:t xml:space="preserve"> configuring UL MIMO, performance of which is questionable for the satellite channels. So, it could be the case that 23+23dBm configuration will perform even worse than a single 23dBm chain in case of the satellite channel. Another important aspect to consider is the fact that 2Tx architecture and UL MIMO will require CP-OFDM, power back-off values for which are larger than DFT-s-OFDM. Referring specifically to the satellite FDD bands, most of them have strict emission requirements requiring A-MPR for some allocations. And as already presented for some NTN bands, such as band n254 and n256, CP-OFDM has much larger A-MPR values. Based on that there is no clear evidence that PC1.5 based on 2TX with UL MIMO and CP-OFDM will perform better than </w:t>
      </w:r>
      <w:r w:rsidR="007961F1">
        <w:t xml:space="preserve">e.g. </w:t>
      </w:r>
      <w:r>
        <w:t xml:space="preserve">PC2 1TX with DFT-s-OFDM. </w:t>
      </w:r>
    </w:p>
    <w:p w14:paraId="431B69FA" w14:textId="0729B0ED" w:rsidR="009275BD" w:rsidRDefault="007961F1" w:rsidP="009275BD">
      <w:r>
        <w:t xml:space="preserve">There were also discussions on whether it would be possible to consider 29dBm power class based on the 1TX architecture. However, companies were not able to conclude on availability of the corresponding PA for the portable and handheld devices operating in the FDD bands. </w:t>
      </w:r>
    </w:p>
    <w:p w14:paraId="0DBD68B3" w14:textId="4B9A955F" w:rsidR="009275BD" w:rsidRDefault="009275BD" w:rsidP="009275BD">
      <w:r>
        <w:t>Nevertheless, since there is an interest from the industry to enable 29dBm transmission power for the NTN devices, we suggest studying it further in the follow-up work once RAN WG4 completes the work on PC2 and PC1 classes.</w:t>
      </w:r>
      <w:r w:rsidR="00F95B89">
        <w:t xml:space="preserve"> In fact, </w:t>
      </w:r>
      <w:r w:rsidR="007961F1">
        <w:t>since most of the FR1 NTN bands are FDD the 29dBm power class can be an interesting option also for the terrestrial FDD bands</w:t>
      </w:r>
      <w:r w:rsidR="00EE7E39">
        <w:t>.</w:t>
      </w:r>
      <w:r w:rsidR="007961F1">
        <w:t xml:space="preserve"> </w:t>
      </w:r>
      <w:r w:rsidR="00EE7E39">
        <w:t xml:space="preserve">Thus, </w:t>
      </w:r>
      <w:r w:rsidR="007961F1">
        <w:t>our view is to consider the corresponding Rel-20 WI that can enable 29dBm for both terrestrial and satellite FDD bands</w:t>
      </w:r>
      <w:r w:rsidR="00F95B89">
        <w:t>.</w:t>
      </w:r>
    </w:p>
    <w:p w14:paraId="44D8420C" w14:textId="78070AB7" w:rsidR="0027349B" w:rsidRDefault="0027349B" w:rsidP="0027349B"/>
    <w:p w14:paraId="06908B32" w14:textId="35A9519B"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lastRenderedPageBreak/>
        <w:t>Proposal</w:t>
      </w:r>
      <w:r w:rsidR="0079755B">
        <w:t xml:space="preserve"> </w:t>
      </w:r>
      <w:r w:rsidR="007961F1">
        <w:t>1</w:t>
      </w:r>
      <w:r>
        <w:t>:</w:t>
      </w:r>
      <w:r>
        <w:tab/>
      </w:r>
      <w:bookmarkEnd w:id="1"/>
      <w:bookmarkEnd w:id="2"/>
      <w:bookmarkEnd w:id="3"/>
      <w:bookmarkEnd w:id="4"/>
      <w:bookmarkEnd w:id="5"/>
      <w:r w:rsidR="00F90B9E">
        <w:t>Initiate a new Rel-20 WI to enable 29dBm power class for FDD covering both terrestrial and satellite bands</w:t>
      </w:r>
      <w:r w:rsidR="0027349B">
        <w:t>.</w:t>
      </w:r>
    </w:p>
    <w:p w14:paraId="5ABE3F35" w14:textId="20EF60C7" w:rsidR="003E0198" w:rsidRDefault="003E0198" w:rsidP="0027349B">
      <w:pPr>
        <w:pStyle w:val="Proposal"/>
      </w:pPr>
      <w:r>
        <w:t>Proposal 2:</w:t>
      </w:r>
      <w:r>
        <w:tab/>
        <w:t>The WI may have a study phase to conclude on which architectural options(s) can be suitable for 29dBm in FDD bands.</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AC041" w14:textId="77777777" w:rsidR="00E7367D" w:rsidRDefault="00E7367D">
      <w:r>
        <w:separator/>
      </w:r>
    </w:p>
  </w:endnote>
  <w:endnote w:type="continuationSeparator" w:id="0">
    <w:p w14:paraId="0603C478" w14:textId="77777777" w:rsidR="00E7367D" w:rsidRDefault="00E7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E1B5" w14:textId="77777777" w:rsidR="00E7367D" w:rsidRDefault="00E7367D">
      <w:r>
        <w:separator/>
      </w:r>
    </w:p>
  </w:footnote>
  <w:footnote w:type="continuationSeparator" w:id="0">
    <w:p w14:paraId="26689063" w14:textId="77777777" w:rsidR="00E7367D" w:rsidRDefault="00E7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F0C1D"/>
    <w:rsid w:val="001F1132"/>
    <w:rsid w:val="001F168B"/>
    <w:rsid w:val="001F3CDB"/>
    <w:rsid w:val="001F718D"/>
    <w:rsid w:val="002121CB"/>
    <w:rsid w:val="00217D19"/>
    <w:rsid w:val="002347A2"/>
    <w:rsid w:val="00234FFD"/>
    <w:rsid w:val="00245BAB"/>
    <w:rsid w:val="00247926"/>
    <w:rsid w:val="002675F0"/>
    <w:rsid w:val="0027349B"/>
    <w:rsid w:val="00276EE4"/>
    <w:rsid w:val="002A1EDC"/>
    <w:rsid w:val="002B6339"/>
    <w:rsid w:val="002C233F"/>
    <w:rsid w:val="002E00EE"/>
    <w:rsid w:val="002E350A"/>
    <w:rsid w:val="002F0C22"/>
    <w:rsid w:val="003172DC"/>
    <w:rsid w:val="00317AC7"/>
    <w:rsid w:val="0034052F"/>
    <w:rsid w:val="0035462D"/>
    <w:rsid w:val="003765B8"/>
    <w:rsid w:val="0037688C"/>
    <w:rsid w:val="003A0483"/>
    <w:rsid w:val="003A0A0B"/>
    <w:rsid w:val="003C3971"/>
    <w:rsid w:val="003E0198"/>
    <w:rsid w:val="003E0E54"/>
    <w:rsid w:val="003E7753"/>
    <w:rsid w:val="004205CB"/>
    <w:rsid w:val="00423334"/>
    <w:rsid w:val="004345EC"/>
    <w:rsid w:val="004826A9"/>
    <w:rsid w:val="00491484"/>
    <w:rsid w:val="004C1601"/>
    <w:rsid w:val="004C7552"/>
    <w:rsid w:val="004D3578"/>
    <w:rsid w:val="004E213A"/>
    <w:rsid w:val="004E27ED"/>
    <w:rsid w:val="004E4D44"/>
    <w:rsid w:val="004F0988"/>
    <w:rsid w:val="004F3340"/>
    <w:rsid w:val="004F3E3D"/>
    <w:rsid w:val="005078D3"/>
    <w:rsid w:val="0053388B"/>
    <w:rsid w:val="00535773"/>
    <w:rsid w:val="00543E6C"/>
    <w:rsid w:val="0055413F"/>
    <w:rsid w:val="0055585A"/>
    <w:rsid w:val="00565087"/>
    <w:rsid w:val="00572E14"/>
    <w:rsid w:val="00595C50"/>
    <w:rsid w:val="005973BE"/>
    <w:rsid w:val="005A5986"/>
    <w:rsid w:val="005C5ADE"/>
    <w:rsid w:val="005D2E01"/>
    <w:rsid w:val="005D6137"/>
    <w:rsid w:val="005D6DDA"/>
    <w:rsid w:val="005D7526"/>
    <w:rsid w:val="005E69AE"/>
    <w:rsid w:val="005F15D3"/>
    <w:rsid w:val="00602AEA"/>
    <w:rsid w:val="006047D6"/>
    <w:rsid w:val="00607E3C"/>
    <w:rsid w:val="00614FDF"/>
    <w:rsid w:val="006246A7"/>
    <w:rsid w:val="0062595A"/>
    <w:rsid w:val="0063543D"/>
    <w:rsid w:val="00647114"/>
    <w:rsid w:val="00653558"/>
    <w:rsid w:val="00671888"/>
    <w:rsid w:val="006875C3"/>
    <w:rsid w:val="0069301D"/>
    <w:rsid w:val="006A323F"/>
    <w:rsid w:val="006A3823"/>
    <w:rsid w:val="006B30D0"/>
    <w:rsid w:val="006B59E0"/>
    <w:rsid w:val="006C029E"/>
    <w:rsid w:val="006C3D95"/>
    <w:rsid w:val="006E5C86"/>
    <w:rsid w:val="00713C44"/>
    <w:rsid w:val="00734A5B"/>
    <w:rsid w:val="0074026F"/>
    <w:rsid w:val="007429F6"/>
    <w:rsid w:val="00744E76"/>
    <w:rsid w:val="00752198"/>
    <w:rsid w:val="00753881"/>
    <w:rsid w:val="00774DA4"/>
    <w:rsid w:val="00776CF3"/>
    <w:rsid w:val="00781F0F"/>
    <w:rsid w:val="007961F1"/>
    <w:rsid w:val="00797046"/>
    <w:rsid w:val="0079755B"/>
    <w:rsid w:val="007B600E"/>
    <w:rsid w:val="007E7306"/>
    <w:rsid w:val="007F0F4A"/>
    <w:rsid w:val="007F71BD"/>
    <w:rsid w:val="008028A4"/>
    <w:rsid w:val="008029FB"/>
    <w:rsid w:val="00817778"/>
    <w:rsid w:val="00820B25"/>
    <w:rsid w:val="00830747"/>
    <w:rsid w:val="008768CA"/>
    <w:rsid w:val="008802E3"/>
    <w:rsid w:val="008A34FB"/>
    <w:rsid w:val="008B7B02"/>
    <w:rsid w:val="008C384C"/>
    <w:rsid w:val="008E0A99"/>
    <w:rsid w:val="008E7986"/>
    <w:rsid w:val="0090271F"/>
    <w:rsid w:val="00902E23"/>
    <w:rsid w:val="009114D7"/>
    <w:rsid w:val="0091348E"/>
    <w:rsid w:val="00917CCB"/>
    <w:rsid w:val="009275BD"/>
    <w:rsid w:val="00942EC2"/>
    <w:rsid w:val="00957D75"/>
    <w:rsid w:val="009746C7"/>
    <w:rsid w:val="009D725E"/>
    <w:rsid w:val="009F37B7"/>
    <w:rsid w:val="009F5E43"/>
    <w:rsid w:val="00A10F02"/>
    <w:rsid w:val="00A164B4"/>
    <w:rsid w:val="00A16799"/>
    <w:rsid w:val="00A24DAA"/>
    <w:rsid w:val="00A26956"/>
    <w:rsid w:val="00A53724"/>
    <w:rsid w:val="00A73129"/>
    <w:rsid w:val="00A82346"/>
    <w:rsid w:val="00A8729C"/>
    <w:rsid w:val="00A92BA1"/>
    <w:rsid w:val="00AC6BC6"/>
    <w:rsid w:val="00AE3797"/>
    <w:rsid w:val="00B15449"/>
    <w:rsid w:val="00B27FEE"/>
    <w:rsid w:val="00B44626"/>
    <w:rsid w:val="00B808FA"/>
    <w:rsid w:val="00B845A4"/>
    <w:rsid w:val="00B93086"/>
    <w:rsid w:val="00B96379"/>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D555A"/>
    <w:rsid w:val="00CD71E9"/>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367D"/>
    <w:rsid w:val="00E77645"/>
    <w:rsid w:val="00E91317"/>
    <w:rsid w:val="00EA1DF9"/>
    <w:rsid w:val="00EB370A"/>
    <w:rsid w:val="00EC4A25"/>
    <w:rsid w:val="00EE5AA7"/>
    <w:rsid w:val="00EE6554"/>
    <w:rsid w:val="00EE7E39"/>
    <w:rsid w:val="00F025A2"/>
    <w:rsid w:val="00F04712"/>
    <w:rsid w:val="00F21311"/>
    <w:rsid w:val="00F22EC7"/>
    <w:rsid w:val="00F325C8"/>
    <w:rsid w:val="00F477C6"/>
    <w:rsid w:val="00F56D37"/>
    <w:rsid w:val="00F62AEB"/>
    <w:rsid w:val="00F653B8"/>
    <w:rsid w:val="00F70647"/>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2</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16</cp:revision>
  <cp:lastPrinted>2019-02-25T14:05:00Z</cp:lastPrinted>
  <dcterms:created xsi:type="dcterms:W3CDTF">2025-05-06T04:54:00Z</dcterms:created>
  <dcterms:modified xsi:type="dcterms:W3CDTF">2025-05-09T11:13:00Z</dcterms:modified>
  <cp:category/>
</cp:coreProperties>
</file>